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B39A2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B39A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3B3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3B3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3B3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3B3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3B3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3B39A2">
        <w:rPr>
          <w:b w:val="0"/>
        </w:rPr>
        <w:t xml:space="preserve"> 52/2307-21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B39A2" w:rsidP="00232C8F">
            <w:r>
              <w:t>Преподаватель (русского языка)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B39A2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3B39A2" w:rsidRPr="003B39A2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3B39A2" w:rsidRPr="003B39A2">
        <w:rPr>
          <w:rStyle w:val="aa"/>
        </w:rPr>
        <w:t>2;  52/2307-21, 53/2307-21А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3B39A2" w:rsidRPr="003B39A2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B39A2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B39A2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B39A2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B39A2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3B39A2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3B39A2" w:rsidP="00BA30DE">
            <w:pPr>
              <w:jc w:val="center"/>
            </w:pPr>
            <w:r>
              <w:t>036-219-748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  <w:r>
              <w:t>035-913-805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  <w:r>
              <w:t>145-946-501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  <w:tr w:rsidR="003B39A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B39A2" w:rsidRDefault="003B39A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39A2" w:rsidRPr="00D15B1E" w:rsidRDefault="003B39A2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3B39A2" w:rsidRPr="003B39A2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3B39A2" w:rsidRPr="003B39A2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155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20155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20155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B39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B39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B39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B39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B39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B39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B39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20155E" w:rsidRPr="0020155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20155E" w:rsidRPr="0020155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B39A2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B39A2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B39A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B39A2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B39A2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B39A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20155E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20155E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3B39A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9A2" w:rsidRPr="003B39A2" w:rsidRDefault="003B39A2" w:rsidP="004E51DC">
            <w:pPr>
              <w:pStyle w:val="a8"/>
            </w:pPr>
          </w:p>
        </w:tc>
      </w:tr>
      <w:tr w:rsidR="003B39A2" w:rsidRPr="003B39A2" w:rsidTr="003B39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39A2" w:rsidRPr="003B39A2" w:rsidRDefault="003B39A2" w:rsidP="00EF07A3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9A2" w:rsidRPr="003B39A2" w:rsidRDefault="003B39A2" w:rsidP="004E51DC">
            <w:pPr>
              <w:pStyle w:val="a8"/>
              <w:rPr>
                <w:vertAlign w:val="superscript"/>
              </w:rPr>
            </w:pPr>
            <w:r w:rsidRPr="003B39A2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3B39A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52/2307-21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0155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0155E" w:rsidRPr="0020155E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52/2307-21, 53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3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2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2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A507A534BBA40CBA53D040B283FA09E"/>
    <w:docVar w:name="rm_id" w:val="6755"/>
    <w:docVar w:name="rm_name" w:val="                                          "/>
    <w:docVar w:name="rm_number" w:val=" 52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0F5894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0155E"/>
    <w:rsid w:val="00232C8F"/>
    <w:rsid w:val="00234932"/>
    <w:rsid w:val="00244615"/>
    <w:rsid w:val="00275C15"/>
    <w:rsid w:val="002A0605"/>
    <w:rsid w:val="002E1A53"/>
    <w:rsid w:val="002E55C6"/>
    <w:rsid w:val="00305B2F"/>
    <w:rsid w:val="00367816"/>
    <w:rsid w:val="003876C3"/>
    <w:rsid w:val="00392428"/>
    <w:rsid w:val="003B0826"/>
    <w:rsid w:val="003B39A2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2A1A"/>
    <w:rsid w:val="004838F0"/>
    <w:rsid w:val="00494C94"/>
    <w:rsid w:val="004A47AD"/>
    <w:rsid w:val="004C4DB2"/>
    <w:rsid w:val="004E51DC"/>
    <w:rsid w:val="004E5FB2"/>
    <w:rsid w:val="00500A41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E52EA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BD537F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76DF8"/>
    <w:rsid w:val="00D868EF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3CC"/>
    <w:rsid w:val="00F13F9A"/>
    <w:rsid w:val="00F15977"/>
    <w:rsid w:val="00F31AF6"/>
    <w:rsid w:val="00F42313"/>
    <w:rsid w:val="00F4249F"/>
    <w:rsid w:val="00F60342"/>
    <w:rsid w:val="00F751F7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2022-02-18T01:40:00Z</dcterms:created>
  <dcterms:modified xsi:type="dcterms:W3CDTF">2022-02-18T08:23:00Z</dcterms:modified>
</cp:coreProperties>
</file>